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C4375">
        <w:rPr>
          <w:rFonts w:cs="Arial"/>
          <w:b/>
          <w:caps/>
          <w:sz w:val="28"/>
          <w:szCs w:val="28"/>
        </w:rPr>
        <w:t>1553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30399C" w:rsidRDefault="0030399C" w:rsidP="0030399C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30399C" w:rsidRPr="00FB00FA" w:rsidRDefault="0030399C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30399C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C39" w:rsidRDefault="00113C39">
      <w:r>
        <w:separator/>
      </w:r>
    </w:p>
  </w:endnote>
  <w:endnote w:type="continuationSeparator" w:id="0">
    <w:p w:rsidR="00113C39" w:rsidRDefault="0011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C39" w:rsidRDefault="00113C39">
      <w:r>
        <w:separator/>
      </w:r>
    </w:p>
  </w:footnote>
  <w:footnote w:type="continuationSeparator" w:id="0">
    <w:p w:rsidR="00113C39" w:rsidRDefault="00113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3C39"/>
    <w:rsid w:val="0014591F"/>
    <w:rsid w:val="00150EE2"/>
    <w:rsid w:val="001601E9"/>
    <w:rsid w:val="001719A8"/>
    <w:rsid w:val="00172E81"/>
    <w:rsid w:val="00181CD2"/>
    <w:rsid w:val="001840AD"/>
    <w:rsid w:val="001A09F2"/>
    <w:rsid w:val="001B0773"/>
    <w:rsid w:val="001C3E9C"/>
    <w:rsid w:val="001C671C"/>
    <w:rsid w:val="001C7A18"/>
    <w:rsid w:val="001E01CA"/>
    <w:rsid w:val="001F13C3"/>
    <w:rsid w:val="001F33CF"/>
    <w:rsid w:val="00204ED7"/>
    <w:rsid w:val="00212E2C"/>
    <w:rsid w:val="002226A2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0399C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4375"/>
    <w:rsid w:val="003D2880"/>
    <w:rsid w:val="003E188F"/>
    <w:rsid w:val="00412795"/>
    <w:rsid w:val="0043610D"/>
    <w:rsid w:val="00451BDA"/>
    <w:rsid w:val="004563C2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15969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0D0E"/>
    <w:rsid w:val="009E1F05"/>
    <w:rsid w:val="009E6B3F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3E3F"/>
    <w:rsid w:val="00E66CFD"/>
    <w:rsid w:val="00E721EC"/>
    <w:rsid w:val="00E86C30"/>
    <w:rsid w:val="00E90791"/>
    <w:rsid w:val="00E90C30"/>
    <w:rsid w:val="00EA6482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37CC9-C3AB-446E-9C15-F5B80CC91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2020-03-16T12:28:00Z</cp:lastPrinted>
  <dcterms:created xsi:type="dcterms:W3CDTF">2021-05-31T13:21:00Z</dcterms:created>
  <dcterms:modified xsi:type="dcterms:W3CDTF">2021-06-02T14:12:00Z</dcterms:modified>
</cp:coreProperties>
</file>